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D0101" w14:textId="77777777" w:rsidR="003E722F" w:rsidRDefault="003E722F" w:rsidP="003E72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Hugh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FENNE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32CC51BD" w14:textId="77777777" w:rsidR="003E722F" w:rsidRDefault="003E722F" w:rsidP="003E722F">
      <w:pPr>
        <w:rPr>
          <w:rFonts w:ascii="Times New Roman" w:hAnsi="Times New Roman" w:cs="Times New Roman"/>
          <w:sz w:val="24"/>
          <w:szCs w:val="24"/>
        </w:rPr>
      </w:pPr>
    </w:p>
    <w:p w14:paraId="63689959" w14:textId="77777777" w:rsidR="003E722F" w:rsidRDefault="003E722F" w:rsidP="003E722F">
      <w:pPr>
        <w:rPr>
          <w:rFonts w:ascii="Times New Roman" w:hAnsi="Times New Roman" w:cs="Times New Roman"/>
          <w:sz w:val="24"/>
          <w:szCs w:val="24"/>
        </w:rPr>
      </w:pPr>
    </w:p>
    <w:p w14:paraId="3ECFD56E" w14:textId="77777777" w:rsidR="003E722F" w:rsidRDefault="003E722F" w:rsidP="003E72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Mar.1408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Grymesby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in person</w:t>
      </w:r>
    </w:p>
    <w:p w14:paraId="463BBE98" w14:textId="77777777" w:rsidR="003E722F" w:rsidRDefault="003E722F" w:rsidP="003E72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port of Yarmouth and all adjacent ports and places the customs on cloths</w:t>
      </w:r>
    </w:p>
    <w:p w14:paraId="7D0B9AB1" w14:textId="77777777" w:rsidR="003E722F" w:rsidRDefault="003E722F" w:rsidP="003E72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wool and worsted made in England for export, and to keep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coket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seal.</w:t>
      </w:r>
    </w:p>
    <w:p w14:paraId="413A7176" w14:textId="77777777" w:rsidR="003E722F" w:rsidRDefault="003E722F" w:rsidP="003E72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p.102)</w:t>
      </w:r>
    </w:p>
    <w:p w14:paraId="7A1F8AC3" w14:textId="77777777" w:rsidR="003E722F" w:rsidRDefault="003E722F" w:rsidP="003E722F">
      <w:pPr>
        <w:rPr>
          <w:rFonts w:ascii="Times New Roman" w:hAnsi="Times New Roman" w:cs="Times New Roman"/>
          <w:sz w:val="24"/>
          <w:szCs w:val="24"/>
        </w:rPr>
      </w:pPr>
    </w:p>
    <w:p w14:paraId="271B654F" w14:textId="77777777" w:rsidR="003E722F" w:rsidRDefault="003E722F" w:rsidP="003E722F">
      <w:pPr>
        <w:rPr>
          <w:rFonts w:ascii="Times New Roman" w:hAnsi="Times New Roman" w:cs="Times New Roman"/>
          <w:sz w:val="24"/>
          <w:szCs w:val="24"/>
        </w:rPr>
      </w:pPr>
    </w:p>
    <w:p w14:paraId="610A54F3" w14:textId="77777777" w:rsidR="003E722F" w:rsidRDefault="003E722F" w:rsidP="003E72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November 2021</w:t>
      </w:r>
    </w:p>
    <w:p w14:paraId="1BFE886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502FD" w14:textId="77777777" w:rsidR="003E722F" w:rsidRDefault="003E722F" w:rsidP="009139A6">
      <w:r>
        <w:separator/>
      </w:r>
    </w:p>
  </w:endnote>
  <w:endnote w:type="continuationSeparator" w:id="0">
    <w:p w14:paraId="7F433A6A" w14:textId="77777777" w:rsidR="003E722F" w:rsidRDefault="003E72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F8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2F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98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3D1A1" w14:textId="77777777" w:rsidR="003E722F" w:rsidRDefault="003E722F" w:rsidP="009139A6">
      <w:r>
        <w:separator/>
      </w:r>
    </w:p>
  </w:footnote>
  <w:footnote w:type="continuationSeparator" w:id="0">
    <w:p w14:paraId="08692477" w14:textId="77777777" w:rsidR="003E722F" w:rsidRDefault="003E72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2B7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ED7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207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22F"/>
    <w:rsid w:val="000666E0"/>
    <w:rsid w:val="002510B7"/>
    <w:rsid w:val="003E722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96E6F"/>
  <w15:chartTrackingRefBased/>
  <w15:docId w15:val="{B6CECA2D-857A-4941-A1A7-E66764439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22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2022-08-08T19:11:00Z</dcterms:created>
  <dcterms:modified xsi:type="dcterms:W3CDTF">2022-08-08T19:11:00Z</dcterms:modified>
</cp:coreProperties>
</file>